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82B13" w14:textId="77777777" w:rsidR="003E50D2" w:rsidRDefault="003E50D2" w:rsidP="003E5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SCHAFTOWE</w:t>
      </w:r>
      <w:r>
        <w:rPr>
          <w:rFonts w:ascii="Times New Roman" w:hAnsi="Times New Roman" w:cs="Times New Roman"/>
          <w:sz w:val="24"/>
          <w:szCs w:val="24"/>
        </w:rPr>
        <w:t xml:space="preserve">     (fl.1414)</w:t>
      </w:r>
    </w:p>
    <w:p w14:paraId="4DE96094" w14:textId="77777777" w:rsidR="003E50D2" w:rsidRDefault="003E50D2" w:rsidP="003E5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2ADE18" w14:textId="77777777" w:rsidR="003E50D2" w:rsidRDefault="003E50D2" w:rsidP="003E5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96E768" w14:textId="77777777" w:rsidR="003E50D2" w:rsidRDefault="003E50D2" w:rsidP="003E5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Feb.1414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</w:t>
      </w:r>
    </w:p>
    <w:p w14:paraId="78384C75" w14:textId="77777777" w:rsidR="003E50D2" w:rsidRDefault="003E50D2" w:rsidP="003E5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Tyne castle into lands of Agnes de Trewyke(q.v.).</w:t>
      </w:r>
    </w:p>
    <w:p w14:paraId="22DA0FE1" w14:textId="77777777" w:rsidR="003E50D2" w:rsidRDefault="003E50D2" w:rsidP="003E5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20-53)</w:t>
      </w:r>
    </w:p>
    <w:p w14:paraId="404F9B6C" w14:textId="77777777" w:rsidR="00A93C2D" w:rsidRPr="00A93C2D" w:rsidRDefault="00A93C2D" w:rsidP="00A93C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93C2D">
        <w:rPr>
          <w:rFonts w:ascii="Times New Roman" w:hAnsi="Times New Roman" w:cs="Times New Roman"/>
          <w:sz w:val="24"/>
          <w:szCs w:val="24"/>
        </w:rPr>
        <w:t>24 Mar.1414</w:t>
      </w:r>
      <w:r w:rsidRPr="00A93C2D">
        <w:rPr>
          <w:rFonts w:ascii="Times New Roman" w:hAnsi="Times New Roman" w:cs="Times New Roman"/>
          <w:sz w:val="24"/>
          <w:szCs w:val="24"/>
        </w:rPr>
        <w:tab/>
        <w:t>He was a juror on the inquisition plenius certiorari held in Newcastle-</w:t>
      </w:r>
    </w:p>
    <w:p w14:paraId="490A56A6" w14:textId="77777777" w:rsidR="00A93C2D" w:rsidRPr="00A93C2D" w:rsidRDefault="00A93C2D" w:rsidP="00A93C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93C2D">
        <w:rPr>
          <w:rFonts w:ascii="Times New Roman" w:hAnsi="Times New Roman" w:cs="Times New Roman"/>
          <w:sz w:val="24"/>
          <w:szCs w:val="24"/>
        </w:rPr>
        <w:tab/>
      </w:r>
      <w:r w:rsidRPr="00A93C2D">
        <w:rPr>
          <w:rFonts w:ascii="Times New Roman" w:hAnsi="Times New Roman" w:cs="Times New Roman"/>
          <w:sz w:val="24"/>
          <w:szCs w:val="24"/>
        </w:rPr>
        <w:tab/>
        <w:t>upon-Tyne into lands of Agnes de Trewyke(q.v.).</w:t>
      </w:r>
    </w:p>
    <w:p w14:paraId="7FB93113" w14:textId="2CAB0508" w:rsidR="00A93C2D" w:rsidRPr="00A93C2D" w:rsidRDefault="00A93C2D" w:rsidP="00A93C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93C2D">
        <w:rPr>
          <w:rFonts w:ascii="Times New Roman" w:hAnsi="Times New Roman" w:cs="Times New Roman"/>
          <w:sz w:val="24"/>
          <w:szCs w:val="24"/>
        </w:rPr>
        <w:tab/>
      </w:r>
      <w:r w:rsidRPr="00A93C2D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93C2D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https://inquisitionspostmortem.ac.uk/view/inquisition/20-053/55</w:t>
        </w:r>
      </w:hyperlink>
      <w:r w:rsidRPr="00A93C2D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29FE975" w14:textId="77777777" w:rsidR="003E50D2" w:rsidRDefault="003E50D2" w:rsidP="003E5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CBE240" w14:textId="77777777" w:rsidR="003E50D2" w:rsidRDefault="003E50D2" w:rsidP="003E5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B3ACA9" w14:textId="77777777" w:rsidR="003E50D2" w:rsidRDefault="003E50D2" w:rsidP="003E5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2022</w:t>
      </w:r>
    </w:p>
    <w:p w14:paraId="5D759065" w14:textId="3E479F65" w:rsidR="00A93C2D" w:rsidRDefault="00A93C2D" w:rsidP="003E5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July 2024</w:t>
      </w:r>
    </w:p>
    <w:p w14:paraId="2D1B78EE" w14:textId="12F3892B" w:rsidR="00BA00AB" w:rsidRPr="003E50D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E50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A5006" w14:textId="77777777" w:rsidR="003E50D2" w:rsidRDefault="003E50D2" w:rsidP="009139A6">
      <w:r>
        <w:separator/>
      </w:r>
    </w:p>
  </w:endnote>
  <w:endnote w:type="continuationSeparator" w:id="0">
    <w:p w14:paraId="2F46A107" w14:textId="77777777" w:rsidR="003E50D2" w:rsidRDefault="003E50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D54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DD2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5F3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FB1543" w14:textId="77777777" w:rsidR="003E50D2" w:rsidRDefault="003E50D2" w:rsidP="009139A6">
      <w:r>
        <w:separator/>
      </w:r>
    </w:p>
  </w:footnote>
  <w:footnote w:type="continuationSeparator" w:id="0">
    <w:p w14:paraId="787ABC9B" w14:textId="77777777" w:rsidR="003E50D2" w:rsidRDefault="003E50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2D6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5CF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09B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0D2"/>
    <w:rsid w:val="000666E0"/>
    <w:rsid w:val="002510B7"/>
    <w:rsid w:val="003661EA"/>
    <w:rsid w:val="003E50D2"/>
    <w:rsid w:val="005C130B"/>
    <w:rsid w:val="00826F5C"/>
    <w:rsid w:val="009139A6"/>
    <w:rsid w:val="009448BB"/>
    <w:rsid w:val="00A3176C"/>
    <w:rsid w:val="00A93C2D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AF5C6"/>
  <w15:chartTrackingRefBased/>
  <w15:docId w15:val="{EE785F27-2852-4DBD-8D59-F5013F3AA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semiHidden/>
    <w:unhideWhenUsed/>
    <w:rsid w:val="00A93C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41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0-053/5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2022-04-30T19:55:00Z</dcterms:created>
  <dcterms:modified xsi:type="dcterms:W3CDTF">2024-07-07T06:33:00Z</dcterms:modified>
</cp:coreProperties>
</file>